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65762C">
        <w:rPr>
          <w:rFonts w:asciiTheme="majorHAnsi" w:hAnsiTheme="majorHAnsi" w:cstheme="majorHAnsi"/>
          <w:u w:val="single"/>
        </w:rPr>
        <w:t>Lesson 4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C951D0" w:rsidRDefault="0065762C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CADFC69" wp14:editId="01FCE334">
            <wp:extent cx="4664075" cy="48031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80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AEC828D" wp14:editId="01E73083">
            <wp:extent cx="4664075" cy="1557655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317D93A" wp14:editId="67BA594B">
            <wp:extent cx="2819400" cy="2190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C97206" wp14:editId="0F7DB267">
            <wp:extent cx="4400550" cy="180096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4832" cy="181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2819579" wp14:editId="735804BA">
            <wp:extent cx="4362450" cy="126389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0063" cy="126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543AA80" wp14:editId="5FA48454">
            <wp:extent cx="4664075" cy="1457325"/>
            <wp:effectExtent l="0" t="0" r="317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A02A2A" w:rsidRDefault="00A02A2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CF4813C" wp14:editId="749A6E14">
            <wp:extent cx="4664075" cy="2773680"/>
            <wp:effectExtent l="0" t="0" r="3175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A2A" w:rsidRPr="006774B3" w:rsidRDefault="00A02A2A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A02A2A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1F71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9675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65C2D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5762C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7C0E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2A2A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2314"/>
    <w:rsid w:val="00C24C95"/>
    <w:rsid w:val="00C53E96"/>
    <w:rsid w:val="00C70BC5"/>
    <w:rsid w:val="00C75CDE"/>
    <w:rsid w:val="00C92E6E"/>
    <w:rsid w:val="00C951D0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B7208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8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2021-02-02T11:12:00Z</dcterms:created>
  <dcterms:modified xsi:type="dcterms:W3CDTF">2021-02-02T11:20:00Z</dcterms:modified>
</cp:coreProperties>
</file>